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462" w:rsidRPr="009224D7" w:rsidRDefault="00947B9F" w:rsidP="009224D7">
      <w:pPr>
        <w:rPr>
          <w:rtl/>
        </w:rPr>
      </w:pPr>
      <w:r>
        <w:rPr>
          <w:noProof/>
          <w:rtl/>
          <w:lang w:bidi="ar-SA"/>
        </w:rPr>
        <w:pict>
          <v:oval id="Oval 1913" o:spid="_x0000_s1026" style="position:absolute;left:0;text-align:left;margin-left:187.25pt;margin-top:587.55pt;width:176.8pt;height:34.3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" fillcolor="white [3212]" strokecolor="#666 [1936]" strokeweight="1pt">
            <v:shadow on="t" color="#7f7f7f [1601]" opacity=".5" offset="1pt"/>
            <v:textbox>
              <w:txbxContent>
                <w:p w:rsidR="006B0BDA" w:rsidRDefault="00AF46A8"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 xml:space="preserve">جسد متوفی به رویت خانواده برسد </w:t>
                  </w:r>
                </w:p>
              </w:txbxContent>
            </v:textbox>
          </v:oval>
        </w:pict>
      </w:r>
      <w:r>
        <w:rPr>
          <w:noProof/>
          <w:rtl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30" o:spid="_x0000_s1057" type="#_x0000_t32" style="position:absolute;left:0;text-align:left;margin-left:279.55pt;margin-top:565.65pt;width:.05pt;height:22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">
            <v:stroke endarrow="block"/>
          </v:shape>
        </w:pict>
      </w:r>
      <w:r>
        <w:rPr>
          <w:noProof/>
          <w:rtl/>
          <w:lang w:bidi="ar-SA"/>
        </w:rPr>
        <w:pict>
          <v:shape id="Straight Arrow Connector 53" o:spid="_x0000_s1056" type="#_x0000_t32" style="position:absolute;left:0;text-align:left;margin-left:279.6pt;margin-top:508.75pt;width:0;height:22.9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" strokecolor="black [3040]">
            <v:stroke endarrow="block"/>
          </v:shape>
        </w:pict>
      </w:r>
      <w:r>
        <w:rPr>
          <w:noProof/>
          <w:rtl/>
          <w:lang w:bidi="ar-SA"/>
        </w:rPr>
        <w:pict>
          <v:rect id="Rectangle 1910" o:spid="_x0000_s1027" style="position:absolute;left:0;text-align:left;margin-left:68.35pt;margin-top:531.65pt;width:403.85pt;height:33.9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">
            <v:textbox>
              <w:txbxContent>
                <w:p w:rsidR="006B0BDA" w:rsidRPr="00AC086D" w:rsidRDefault="006C570E" w:rsidP="006B0BDA">
                  <w:pPr>
                    <w:jc w:val="center"/>
                    <w:rPr>
                      <w:rFonts w:cs="B Zar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 xml:space="preserve">فوت بیمار باید بلافاصله به اطلاع </w:t>
                  </w:r>
                  <w:r w:rsidR="00AF46A8">
                    <w:rPr>
                      <w:rFonts w:cs="B Zar" w:hint="cs"/>
                      <w:sz w:val="20"/>
                      <w:szCs w:val="20"/>
                      <w:rtl/>
                    </w:rPr>
                    <w:t>همراهان بیمار رسیده وگواهی مرگ بیمار توسط پزشک معالج صادر گردد</w:t>
                  </w:r>
                </w:p>
                <w:p w:rsidR="006B0BDA" w:rsidRDefault="006B0BDA"/>
              </w:txbxContent>
            </v:textbox>
          </v:rect>
        </w:pict>
      </w:r>
      <w:r>
        <w:rPr>
          <w:noProof/>
          <w:rtl/>
          <w:lang w:bidi="ar-SA"/>
        </w:rPr>
        <w:pict>
          <v:shape id="Straight Arrow Connector 52" o:spid="_x0000_s1055" type="#_x0000_t32" style="position:absolute;left:0;text-align:left;margin-left:280.95pt;margin-top:369.5pt;width:0;height:34.4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" strokecolor="black [3040]">
            <v:stroke endarrow="block"/>
          </v:shape>
        </w:pict>
      </w:r>
      <w:r>
        <w:rPr>
          <w:noProof/>
          <w:rtl/>
          <w:lang w:bidi="ar-SA"/>
        </w:rPr>
        <w:pict>
          <v:shape id="Straight Arrow Connector 51" o:spid="_x0000_s1054" type="#_x0000_t32" style="position:absolute;left:0;text-align:left;margin-left:468.4pt;margin-top:354.85pt;width:32.55pt;height:0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" strokecolor="black [3040]">
            <v:stroke endarrow="block"/>
          </v:shape>
        </w:pict>
      </w:r>
      <w:r>
        <w:rPr>
          <w:noProof/>
          <w:rtl/>
          <w:lang w:bidi="ar-SA"/>
        </w:rPr>
        <w:pict>
          <v:line id="Straight Connector 49" o:spid="_x0000_s1053" style="position:absolute;left:0;text-align:left;z-index:251706368;visibility:visible" from="500.35pt,312.45pt" to="501.05pt,3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" strokecolor="black [3040]"/>
        </w:pict>
      </w:r>
      <w:r>
        <w:rPr>
          <w:noProof/>
          <w:rtl/>
          <w:lang w:bidi="ar-SA"/>
        </w:rPr>
        <w:pict>
          <v:shape id="Straight Arrow Connector 48" o:spid="_x0000_s1052" type="#_x0000_t32" style="position:absolute;left:0;text-align:left;margin-left:38.45pt;margin-top:351.45pt;width:30.55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" strokecolor="black [3040]">
            <v:stroke endarrow="block"/>
          </v:shape>
        </w:pict>
      </w:r>
      <w:r>
        <w:rPr>
          <w:noProof/>
          <w:rtl/>
          <w:lang w:bidi="ar-SA"/>
        </w:rPr>
        <w:pict>
          <v:line id="Straight Connector 47" o:spid="_x0000_s1051" style="position:absolute;left:0;text-align:left;z-index:251704320;visibility:visible" from="38.45pt,312.45pt" to="38.45pt,3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" strokecolor="black [3040]"/>
        </w:pict>
      </w:r>
      <w:r>
        <w:rPr>
          <w:noProof/>
          <w:rtl/>
          <w:lang w:bidi="ar-SA"/>
        </w:rPr>
        <w:pict>
          <v:rect id="Rectangle 1906" o:spid="_x0000_s1028" style="position:absolute;left:0;text-align:left;margin-left:68.1pt;margin-top:343.15pt;width:403.5pt;height:2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">
            <v:textbox>
              <w:txbxContent>
                <w:p w:rsidR="006B0BDA" w:rsidRPr="00AC086D" w:rsidRDefault="006C570E" w:rsidP="006B0BDA">
                  <w:pPr>
                    <w:jc w:val="center"/>
                    <w:rPr>
                      <w:rFonts w:cs="B Zar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توضیح وضعیت بیمار وروند اقدامات تشخیصی ودرمانی به همراهان(وکیل /وصی )توسط ارشد ترین فرد حاضر بر بالین از تیم درمانی</w:t>
                  </w:r>
                </w:p>
                <w:p w:rsidR="006B0BDA" w:rsidRDefault="006B0BDA"/>
              </w:txbxContent>
            </v:textbox>
          </v:rect>
        </w:pict>
      </w:r>
      <w:r>
        <w:rPr>
          <w:noProof/>
          <w:rtl/>
          <w:lang w:bidi="ar-SA"/>
        </w:rPr>
        <w:pict>
          <v:rect id="Rectangle 45" o:spid="_x0000_s1029" style="position:absolute;left:0;text-align:left;margin-left:355pt;margin-top:177.75pt;width:42.75pt;height:23.1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">
            <v:textbox>
              <w:txbxContent>
                <w:p w:rsidR="006C570E" w:rsidRPr="006C570E" w:rsidRDefault="006C570E" w:rsidP="006C570E">
                  <w:pPr>
                    <w:jc w:val="center"/>
                    <w:rPr>
                      <w:rFonts w:cs="B Zar"/>
                      <w:sz w:val="20"/>
                      <w:szCs w:val="20"/>
                    </w:rPr>
                  </w:pPr>
                  <w:r w:rsidRPr="006C570E">
                    <w:rPr>
                      <w:rFonts w:cs="B Zar" w:hint="cs"/>
                      <w:sz w:val="20"/>
                      <w:szCs w:val="20"/>
                      <w:rtl/>
                    </w:rPr>
                    <w:t>بله</w:t>
                  </w:r>
                </w:p>
              </w:txbxContent>
            </v:textbox>
          </v:rect>
        </w:pict>
      </w:r>
      <w:r>
        <w:rPr>
          <w:noProof/>
          <w:rtl/>
          <w:lang w:bidi="ar-SA"/>
        </w:rPr>
        <w:pict>
          <v:rect id="Rectangle 46" o:spid="_x0000_s1030" style="position:absolute;left:0;text-align:left;margin-left:145.8pt;margin-top:177.75pt;width:56.4pt;height:23.1pt;z-index:2517032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">
            <v:textbox>
              <w:txbxContent>
                <w:p w:rsidR="006C570E" w:rsidRDefault="006C570E" w:rsidP="006C570E">
                  <w:pPr>
                    <w:jc w:val="center"/>
                  </w:pPr>
                  <w:r w:rsidRPr="006C570E">
                    <w:rPr>
                      <w:rFonts w:cs="B Zar" w:hint="cs"/>
                      <w:sz w:val="20"/>
                      <w:szCs w:val="20"/>
                      <w:rtl/>
                    </w:rPr>
                    <w:t>خیر</w:t>
                  </w:r>
                </w:p>
              </w:txbxContent>
            </v:textbox>
          </v:rect>
        </w:pict>
      </w:r>
      <w:r>
        <w:rPr>
          <w:noProof/>
          <w:rtl/>
          <w:lang w:bidi="ar-SA"/>
        </w:rPr>
        <w:pict>
          <v:shape id="Straight Arrow Connector 44" o:spid="_x0000_s1050" type="#_x0000_t32" style="position:absolute;left:0;text-align:left;margin-left:141.7pt;margin-top:206.3pt;width:0;height:79.4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" strokecolor="black [3040]">
            <v:stroke endarrow="block"/>
          </v:shape>
        </w:pict>
      </w:r>
      <w:r>
        <w:rPr>
          <w:noProof/>
          <w:rtl/>
          <w:lang w:bidi="ar-SA"/>
        </w:rPr>
        <w:pict>
          <v:rect id="Rectangle 1905" o:spid="_x0000_s1031" style="position:absolute;left:0;text-align:left;margin-left:-11.15pt;margin-top:285.75pt;width:268.35pt;height:2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">
            <v:textbox>
              <w:txbxContent>
                <w:p w:rsidR="006B0BDA" w:rsidRPr="00AC086D" w:rsidRDefault="009D5250" w:rsidP="006B0BDA">
                  <w:pPr>
                    <w:jc w:val="center"/>
                    <w:rPr>
                      <w:rFonts w:cs="B Zar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شرایط طبق نظر همراهان (وکیل یا وصی)بیمار در حد امکانات بیمارستان فراهم گردد</w:t>
                  </w:r>
                </w:p>
                <w:p w:rsidR="006B0BDA" w:rsidRDefault="006B0BDA"/>
              </w:txbxContent>
            </v:textbox>
          </v:rect>
        </w:pict>
      </w:r>
      <w:r>
        <w:rPr>
          <w:noProof/>
          <w:rtl/>
          <w:lang w:bidi="ar-SA"/>
        </w:rPr>
        <w:pict>
          <v:line id="Straight Connector 42" o:spid="_x0000_s1049" style="position:absolute;left:0;text-align:left;flip:x;z-index:251699200;visibility:visible" from="141.7pt,206.3pt" to="211pt,20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" strokecolor="black [3040]"/>
        </w:pict>
      </w:r>
      <w:r>
        <w:rPr>
          <w:noProof/>
          <w:rtl/>
          <w:lang w:bidi="ar-SA"/>
        </w:rPr>
        <w:pict>
          <v:rect id="Rectangle 1904" o:spid="_x0000_s1032" style="position:absolute;left:0;text-align:left;margin-left:269.35pt;margin-top:286.45pt;width:241.15pt;height:2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">
            <v:textbox>
              <w:txbxContent>
                <w:p w:rsidR="006B0BDA" w:rsidRPr="00AC086D" w:rsidRDefault="009D5250" w:rsidP="009D5250">
                  <w:pPr>
                    <w:jc w:val="center"/>
                    <w:rPr>
                      <w:rFonts w:cs="B Zar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فراهم کردن شرایطی برای بیان عقاید،نظرات واحتیاجات</w:t>
                  </w:r>
                  <w:r w:rsidR="006B0BDA" w:rsidRPr="00AC086D">
                    <w:rPr>
                      <w:rFonts w:cs="B Zar"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 xml:space="preserve"> توسط پرستار</w:t>
                  </w:r>
                </w:p>
                <w:p w:rsidR="006B0BDA" w:rsidRDefault="006B0BDA"/>
              </w:txbxContent>
            </v:textbox>
          </v:rect>
        </w:pict>
      </w:r>
      <w:r>
        <w:rPr>
          <w:noProof/>
          <w:rtl/>
          <w:lang w:bidi="ar-SA"/>
        </w:rPr>
        <w:pict>
          <v:shape id="Straight Arrow Connector 41" o:spid="_x0000_s1048" type="#_x0000_t32" style="position:absolute;left:0;text-align:left;margin-left:397.8pt;margin-top:206.3pt;width:0;height:80.1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" strokecolor="black [3040]">
            <v:stroke endarrow="block"/>
          </v:shape>
        </w:pict>
      </w:r>
      <w:r>
        <w:rPr>
          <w:noProof/>
          <w:rtl/>
          <w:lang w:bidi="ar-SA"/>
        </w:rPr>
        <w:pict>
          <v:line id="Straight Connector 40" o:spid="_x0000_s1047" style="position:absolute;left:0;text-align:left;z-index:251697152;visibility:visible" from="350.85pt,206.3pt" to="397.8pt,20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" strokecolor="black [3040]"/>
        </w:pict>
      </w:r>
      <w:r>
        <w:rPr>
          <w:noProof/>
          <w:rtl/>
          <w:lang w:bidi="ar-SA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Diamond 38" o:spid="_x0000_s1033" type="#_x0000_t4" style="position:absolute;left:0;text-align:left;margin-left:210.95pt;margin-top:170pt;width:139.9pt;height:73.3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">
            <v:textbox>
              <w:txbxContent>
                <w:p w:rsidR="009D5250" w:rsidRPr="009D5250" w:rsidRDefault="009D5250" w:rsidP="009D5250">
                  <w:pPr>
                    <w:jc w:val="center"/>
                    <w:rPr>
                      <w:rFonts w:cs="B Zar"/>
                      <w:sz w:val="20"/>
                      <w:szCs w:val="20"/>
                    </w:rPr>
                  </w:pPr>
                  <w:r w:rsidRPr="009D5250">
                    <w:rPr>
                      <w:rFonts w:cs="B Zar" w:hint="cs"/>
                      <w:sz w:val="20"/>
                      <w:szCs w:val="20"/>
                      <w:rtl/>
                    </w:rPr>
                    <w:t>آیا بیمار هوشیار هست؟</w:t>
                  </w:r>
                </w:p>
              </w:txbxContent>
            </v:textbox>
          </v:shape>
        </w:pict>
      </w:r>
      <w:r>
        <w:rPr>
          <w:noProof/>
          <w:rtl/>
          <w:lang w:bidi="ar-SA"/>
        </w:rPr>
        <w:pict>
          <v:rect id="Rectangle 1908" o:spid="_x0000_s1034" style="position:absolute;left:0;text-align:left;margin-left:68.6pt;margin-top:483.15pt;width:403.5pt;height:2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">
            <v:textbox>
              <w:txbxContent>
                <w:p w:rsidR="006B0BDA" w:rsidRPr="00AC086D" w:rsidRDefault="006C570E" w:rsidP="006B0BDA">
                  <w:pPr>
                    <w:jc w:val="center"/>
                    <w:rPr>
                      <w:rFonts w:cs="B Zar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مدیریت ملاقات بستگان خصوصا" بستگان درجه یک با بیمار محتضر فراهم گردد</w:t>
                  </w:r>
                </w:p>
                <w:p w:rsidR="006B0BDA" w:rsidRDefault="006B0BDA"/>
              </w:txbxContent>
            </v:textbox>
          </v:rect>
        </w:pict>
      </w:r>
      <w:r>
        <w:rPr>
          <w:noProof/>
          <w:rtl/>
          <w:lang w:bidi="ar-SA"/>
        </w:rPr>
        <w:pict>
          <v:rect id="Rectangle 1907" o:spid="_x0000_s1035" style="position:absolute;left:0;text-align:left;margin-left:68.6pt;margin-top:404.45pt;width:403.5pt;height:2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">
            <v:textbox>
              <w:txbxContent>
                <w:p w:rsidR="006B0BDA" w:rsidRPr="00AC086D" w:rsidRDefault="006C570E" w:rsidP="006B0BDA">
                  <w:pPr>
                    <w:jc w:val="center"/>
                    <w:rPr>
                      <w:rFonts w:cs="B Zar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فراهم آوردن شرایطی که مناسک مذهبی متناسب با مذهب در حد امکانات بیمارستان برای محتضر انجام گیرد.</w:t>
                  </w:r>
                </w:p>
                <w:p w:rsidR="006B0BDA" w:rsidRDefault="006B0BDA"/>
              </w:txbxContent>
            </v:textbox>
          </v:rect>
        </w:pict>
      </w:r>
      <w:r>
        <w:rPr>
          <w:noProof/>
          <w:rtl/>
          <w:lang w:bidi="ar-SA"/>
        </w:rPr>
        <w:pict>
          <v:shape id="AutoShape 1921" o:spid="_x0000_s1046" type="#_x0000_t32" style="position:absolute;left:0;text-align:left;margin-left:280.7pt;margin-top:469.8pt;width:0;height:13.3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">
            <v:stroke endarrow="block"/>
          </v:shape>
        </w:pict>
      </w:r>
      <w:r>
        <w:rPr>
          <w:noProof/>
          <w:rtl/>
          <w:lang w:bidi="ar-SA"/>
        </w:rPr>
        <w:pict>
          <v:shape id="AutoShape 1917" o:spid="_x0000_s1045" type="#_x0000_t32" style="position:absolute;left:0;text-align:left;margin-left:279.1pt;margin-top:430.45pt;width:0;height:13.3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7cqNQIAAGA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">
            <v:stroke endarrow="block"/>
          </v:shape>
        </w:pict>
      </w:r>
      <w:r>
        <w:rPr>
          <w:noProof/>
          <w:rtl/>
          <w:lang w:bidi="ar-SA"/>
        </w:rPr>
        <w:pict>
          <v:rect id="Rectangle 1898" o:spid="_x0000_s1036" style="position:absolute;left:0;text-align:left;margin-left:68.6pt;margin-top:443.8pt;width:403.5pt;height:2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">
            <v:textbox>
              <w:txbxContent>
                <w:p w:rsidR="006B0BDA" w:rsidRPr="00AC086D" w:rsidRDefault="006C570E" w:rsidP="006B0BDA">
                  <w:pPr>
                    <w:jc w:val="center"/>
                    <w:rPr>
                      <w:rFonts w:cs="B Zar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مدیریت درد برای این بیماران طبق نظر پزشک معالج انجام شود</w:t>
                  </w:r>
                </w:p>
                <w:p w:rsidR="006B0BDA" w:rsidRDefault="006B0BDA"/>
              </w:txbxContent>
            </v:textbox>
          </v:rect>
        </w:pict>
      </w:r>
      <w:r>
        <w:rPr>
          <w:noProof/>
          <w:rtl/>
          <w:lang w:bidi="ar-SA"/>
        </w:rPr>
        <w:pict>
          <v:shape id="AutoShape 1916" o:spid="_x0000_s1044" type="#_x0000_t32" style="position:absolute;left:0;text-align:left;margin-left:279.1pt;margin-top:114.75pt;width:.05pt;height:15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">
            <v:stroke endarrow="block"/>
          </v:shape>
        </w:pict>
      </w:r>
      <w:r>
        <w:rPr>
          <w:noProof/>
          <w:rtl/>
          <w:lang w:bidi="ar-SA"/>
        </w:rPr>
        <w:pict>
          <v:shape id="AutoShape 1918" o:spid="_x0000_s1043" type="#_x0000_t32" style="position:absolute;left:0;text-align:left;margin-left:279.1pt;margin-top:156.35pt;width:0;height:13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">
            <v:stroke endarrow="block"/>
          </v:shape>
        </w:pict>
      </w:r>
      <w:r>
        <w:rPr>
          <w:noProof/>
          <w:rtl/>
          <w:lang w:bidi="ar-SA"/>
        </w:rPr>
        <w:pict>
          <v:shape id="AutoShape 1915" o:spid="_x0000_s1042" type="#_x0000_t32" style="position:absolute;left:0;text-align:left;margin-left:279.1pt;margin-top:74.8pt;width:0;height:13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Hc9NQIAAF8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">
            <v:stroke endarrow="block"/>
          </v:shape>
        </w:pict>
      </w:r>
      <w:r>
        <w:rPr>
          <w:noProof/>
          <w:rtl/>
          <w:lang w:bidi="ar-SA"/>
        </w:rPr>
        <w:pict>
          <v:shape id="AutoShape 1914" o:spid="_x0000_s1041" type="#_x0000_t32" style="position:absolute;left:0;text-align:left;margin-left:279.1pt;margin-top:35.45pt;width:0;height:13.3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">
            <v:stroke endarrow="block"/>
          </v:shape>
        </w:pict>
      </w:r>
      <w:r>
        <w:rPr>
          <w:noProof/>
          <w:rtl/>
          <w:lang w:bidi="ar-SA"/>
        </w:rPr>
        <w:pict>
          <v:oval id="Oval 1895" o:spid="_x0000_s1037" style="position:absolute;left:0;text-align:left;margin-left:136.5pt;margin-top:5.35pt;width:279.65pt;height:30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" fillcolor="white [3212]" strokecolor="#666 [1936]" strokeweight="1pt">
            <v:shadow on="t" color="#7f7f7f [1601]" opacity=".5" offset="1pt"/>
            <v:textbox>
              <w:txbxContent>
                <w:p w:rsidR="006B0BDA" w:rsidRPr="00AC086D" w:rsidRDefault="009D5250" w:rsidP="006B0BDA">
                  <w:pPr>
                    <w:jc w:val="center"/>
                    <w:rPr>
                      <w:rFonts w:cs="B Zar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شناسایی بیمار در حال احتضار توسط پزشک وتیم درمانی</w:t>
                  </w:r>
                </w:p>
                <w:p w:rsidR="006B0BDA" w:rsidRDefault="006B0BDA"/>
              </w:txbxContent>
            </v:textbox>
          </v:oval>
        </w:pict>
      </w:r>
      <w:r>
        <w:rPr>
          <w:noProof/>
          <w:rtl/>
          <w:lang w:bidi="ar-SA"/>
        </w:rPr>
        <w:pict>
          <v:rect id="Rectangle 1899" o:spid="_x0000_s1038" style="position:absolute;left:0;text-align:left;margin-left:68.6pt;margin-top:88.75pt;width:403.5pt;height:2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">
            <v:textbox>
              <w:txbxContent>
                <w:p w:rsidR="006B0BDA" w:rsidRPr="00AC086D" w:rsidRDefault="009D5250" w:rsidP="003156F2">
                  <w:pPr>
                    <w:jc w:val="center"/>
                    <w:rPr>
                      <w:rFonts w:cs="B Zar"/>
                      <w:sz w:val="20"/>
                      <w:szCs w:val="20"/>
                      <w:rtl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اختصاص فضای مجزا برای بیمار با حفظ حریم خصوصی بیمار توسط سرپرستار بخش</w:t>
                  </w:r>
                </w:p>
                <w:p w:rsidR="006B0BDA" w:rsidRDefault="006B0BDA"/>
              </w:txbxContent>
            </v:textbox>
          </v:rect>
        </w:pict>
      </w:r>
      <w:r>
        <w:rPr>
          <w:noProof/>
          <w:rtl/>
          <w:lang w:bidi="ar-SA"/>
        </w:rPr>
        <w:pict>
          <v:rect id="Rectangle 1896" o:spid="_x0000_s1039" style="position:absolute;left:0;text-align:left;margin-left:68.6pt;margin-top:48.8pt;width:403.5pt;height:2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">
            <v:textbox>
              <w:txbxContent>
                <w:p w:rsidR="006B0BDA" w:rsidRPr="00AC086D" w:rsidRDefault="009D5250" w:rsidP="009D5250">
                  <w:pPr>
                    <w:jc w:val="center"/>
                    <w:rPr>
                      <w:rFonts w:cs="B Zar"/>
                      <w:sz w:val="20"/>
                      <w:szCs w:val="20"/>
                      <w:rtl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 xml:space="preserve">آگاه سازی کلیه تیم درمانی درخصوص انجام کلیه اقدامات تشخیصی ودرمانی برای بیمار توسط پزشک معالج وسرپرستار بخش </w:t>
                  </w:r>
                </w:p>
                <w:p w:rsidR="006B0BDA" w:rsidRDefault="006B0BDA"/>
              </w:txbxContent>
            </v:textbox>
          </v:rect>
        </w:pict>
      </w:r>
      <w:r>
        <w:rPr>
          <w:noProof/>
          <w:rtl/>
          <w:lang w:bidi="ar-SA"/>
        </w:rPr>
        <w:pict>
          <v:rect id="Rectangle 1900" o:spid="_x0000_s1040" style="position:absolute;left:0;text-align:left;margin-left:68.6pt;margin-top:130.35pt;width:403.5pt;height:2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">
            <v:textbox>
              <w:txbxContent>
                <w:p w:rsidR="006B0BDA" w:rsidRDefault="009D5250" w:rsidP="009D5250">
                  <w:pPr>
                    <w:jc w:val="center"/>
                  </w:pPr>
                  <w:bookmarkStart w:id="0" w:name="_GoBack"/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کنترل نظم بخش توسط پرسنل انتظامات وپرستاری</w:t>
                  </w:r>
                  <w:bookmarkEnd w:id="0"/>
                </w:p>
              </w:txbxContent>
            </v:textbox>
          </v:rect>
        </w:pict>
      </w:r>
    </w:p>
    <w:sectPr w:rsidR="00B96462" w:rsidRPr="009224D7" w:rsidSect="00A7198F">
      <w:headerReference w:type="default" r:id="rId8"/>
      <w:footerReference w:type="default" r:id="rId9"/>
      <w:pgSz w:w="11907" w:h="16839" w:code="9"/>
      <w:pgMar w:top="106" w:right="540" w:bottom="284" w:left="630" w:header="30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680" w:rsidRDefault="00CC5680" w:rsidP="00D02495">
      <w:pPr>
        <w:spacing w:after="0" w:line="240" w:lineRule="auto"/>
      </w:pPr>
      <w:r>
        <w:separator/>
      </w:r>
    </w:p>
  </w:endnote>
  <w:endnote w:type="continuationSeparator" w:id="0">
    <w:p w:rsidR="00CC5680" w:rsidRDefault="00CC5680" w:rsidP="00D02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11199" w:type="dxa"/>
      <w:tblInd w:w="-70" w:type="dxa"/>
      <w:tblLook w:val="04A0" w:firstRow="1" w:lastRow="0" w:firstColumn="1" w:lastColumn="0" w:noHBand="0" w:noVBand="1"/>
    </w:tblPr>
    <w:tblGrid>
      <w:gridCol w:w="2693"/>
      <w:gridCol w:w="2410"/>
      <w:gridCol w:w="2977"/>
      <w:gridCol w:w="3119"/>
    </w:tblGrid>
    <w:tr w:rsidR="0038547F" w:rsidTr="0038547F">
      <w:tc>
        <w:tcPr>
          <w:tcW w:w="2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8547F" w:rsidRPr="00D92ACE" w:rsidRDefault="0038547F" w:rsidP="00D01D5A">
          <w:pPr>
            <w:pStyle w:val="Footer"/>
            <w:tabs>
              <w:tab w:val="clear" w:pos="4680"/>
              <w:tab w:val="clear" w:pos="9360"/>
              <w:tab w:val="left" w:pos="1155"/>
            </w:tabs>
            <w:rPr>
              <w:rFonts w:cs="B Titr"/>
              <w:sz w:val="18"/>
              <w:szCs w:val="18"/>
              <w:rtl/>
            </w:rPr>
          </w:pPr>
          <w:r w:rsidRPr="00D92ACE">
            <w:rPr>
              <w:rFonts w:cs="B Titr" w:hint="cs"/>
              <w:sz w:val="18"/>
              <w:szCs w:val="18"/>
              <w:rtl/>
            </w:rPr>
            <w:t>تهیه کننده:</w:t>
          </w:r>
          <w:r>
            <w:rPr>
              <w:rFonts w:cs="B Titr" w:hint="cs"/>
              <w:sz w:val="18"/>
              <w:szCs w:val="18"/>
              <w:rtl/>
            </w:rPr>
            <w:t xml:space="preserve"> </w:t>
          </w:r>
        </w:p>
      </w:tc>
      <w:tc>
        <w:tcPr>
          <w:tcW w:w="241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8547F" w:rsidRPr="00D92ACE" w:rsidRDefault="0038547F" w:rsidP="003F7B6A">
          <w:pPr>
            <w:pStyle w:val="Footer"/>
            <w:rPr>
              <w:rFonts w:cs="B Titr"/>
              <w:sz w:val="18"/>
              <w:szCs w:val="18"/>
              <w:rtl/>
            </w:rPr>
          </w:pPr>
          <w:r w:rsidRPr="00D92ACE">
            <w:rPr>
              <w:rFonts w:cs="B Titr" w:hint="cs"/>
              <w:sz w:val="18"/>
              <w:szCs w:val="18"/>
              <w:rtl/>
            </w:rPr>
            <w:t>تایید کننده :</w:t>
          </w:r>
          <w:r>
            <w:rPr>
              <w:rFonts w:cs="B Titr" w:hint="cs"/>
              <w:sz w:val="18"/>
              <w:szCs w:val="18"/>
              <w:rtl/>
            </w:rPr>
            <w:t xml:space="preserve">  بهبود کیفیت</w:t>
          </w:r>
        </w:p>
      </w:tc>
      <w:tc>
        <w:tcPr>
          <w:tcW w:w="29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8547F" w:rsidRPr="00D92ACE" w:rsidRDefault="0038547F" w:rsidP="003F7B6A">
          <w:pPr>
            <w:pStyle w:val="Footer"/>
            <w:rPr>
              <w:rFonts w:cs="B Titr"/>
              <w:sz w:val="18"/>
              <w:szCs w:val="18"/>
              <w:rtl/>
            </w:rPr>
          </w:pPr>
          <w:r>
            <w:rPr>
              <w:rFonts w:cs="B Titr" w:hint="cs"/>
              <w:sz w:val="18"/>
              <w:szCs w:val="18"/>
              <w:rtl/>
            </w:rPr>
            <w:t xml:space="preserve">تصویب کننده : </w:t>
          </w:r>
          <w:r w:rsidR="00D01D5A">
            <w:rPr>
              <w:rFonts w:cs="B Titr" w:hint="cs"/>
              <w:sz w:val="18"/>
              <w:szCs w:val="18"/>
              <w:rtl/>
            </w:rPr>
            <w:t>سرپرست بیمارستان</w:t>
          </w:r>
        </w:p>
      </w:tc>
      <w:tc>
        <w:tcPr>
          <w:tcW w:w="311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8547F" w:rsidRPr="00D92ACE" w:rsidRDefault="0038547F" w:rsidP="003F7B6A">
          <w:pPr>
            <w:pStyle w:val="Footer"/>
            <w:rPr>
              <w:rFonts w:cs="B Titr"/>
              <w:sz w:val="18"/>
              <w:szCs w:val="18"/>
              <w:rtl/>
            </w:rPr>
          </w:pPr>
          <w:r w:rsidRPr="00D92ACE">
            <w:rPr>
              <w:rFonts w:cs="B Titr" w:hint="cs"/>
              <w:sz w:val="18"/>
              <w:szCs w:val="18"/>
              <w:rtl/>
            </w:rPr>
            <w:t>دوره بازنگری:</w:t>
          </w:r>
          <w:r>
            <w:rPr>
              <w:rFonts w:cs="B Titr" w:hint="cs"/>
              <w:sz w:val="18"/>
              <w:szCs w:val="18"/>
              <w:rtl/>
            </w:rPr>
            <w:t xml:space="preserve">  </w:t>
          </w:r>
          <w:r w:rsidRPr="00D92ACE">
            <w:rPr>
              <w:rFonts w:cs="B Titr" w:hint="cs"/>
              <w:sz w:val="18"/>
              <w:szCs w:val="18"/>
              <w:rtl/>
            </w:rPr>
            <w:t xml:space="preserve"> سالانه</w:t>
          </w:r>
        </w:p>
      </w:tc>
    </w:tr>
  </w:tbl>
  <w:p w:rsidR="00A7198F" w:rsidRDefault="00A719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680" w:rsidRDefault="00CC5680" w:rsidP="00D02495">
      <w:pPr>
        <w:spacing w:after="0" w:line="240" w:lineRule="auto"/>
      </w:pPr>
      <w:r>
        <w:separator/>
      </w:r>
    </w:p>
  </w:footnote>
  <w:footnote w:type="continuationSeparator" w:id="0">
    <w:p w:rsidR="00CC5680" w:rsidRDefault="00CC5680" w:rsidP="00D02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340" w:type="dxa"/>
      <w:tblInd w:w="-252" w:type="dxa"/>
      <w:tblLook w:val="04A0" w:firstRow="1" w:lastRow="0" w:firstColumn="1" w:lastColumn="0" w:noHBand="0" w:noVBand="1"/>
    </w:tblPr>
    <w:tblGrid>
      <w:gridCol w:w="3031"/>
      <w:gridCol w:w="29"/>
      <w:gridCol w:w="5580"/>
      <w:gridCol w:w="2700"/>
    </w:tblGrid>
    <w:tr w:rsidR="00616294" w:rsidTr="0038547F">
      <w:trPr>
        <w:trHeight w:val="267"/>
      </w:trPr>
      <w:tc>
        <w:tcPr>
          <w:tcW w:w="3060" w:type="dxa"/>
          <w:gridSpan w:val="2"/>
          <w:vMerge w:val="restart"/>
          <w:tcBorders>
            <w:top w:val="thinThickSmallGap" w:sz="24" w:space="0" w:color="auto"/>
            <w:left w:val="thinThickSmallGap" w:sz="24" w:space="0" w:color="auto"/>
            <w:right w:val="single" w:sz="18" w:space="0" w:color="auto"/>
          </w:tcBorders>
          <w:shd w:val="clear" w:color="auto" w:fill="D9D9D9" w:themeFill="background1" w:themeFillShade="D9"/>
        </w:tcPr>
        <w:p w:rsidR="00616294" w:rsidRDefault="00F47461" w:rsidP="00F47461">
          <w:pPr>
            <w:spacing w:line="276" w:lineRule="auto"/>
            <w:jc w:val="center"/>
          </w:pPr>
          <w:r w:rsidRPr="00F47461">
            <w:rPr>
              <w:rFonts w:cs="Arial"/>
              <w:noProof/>
              <w:rtl/>
              <w:lang w:bidi="ar-SA"/>
            </w:rPr>
            <w:drawing>
              <wp:inline distT="0" distB="0" distL="0" distR="0">
                <wp:extent cx="979655" cy="439947"/>
                <wp:effectExtent l="19050" t="0" r="0" b="0"/>
                <wp:docPr id="1" name="Picture 2" descr="C:\Users\Administrator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istrator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5558" cy="4425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80" w:type="dxa"/>
          <w:tcBorders>
            <w:top w:val="thinThickSmallGap" w:sz="24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shd w:val="clear" w:color="auto" w:fill="D9D9D9" w:themeFill="background1" w:themeFillShade="D9"/>
          <w:vAlign w:val="center"/>
        </w:tcPr>
        <w:p w:rsidR="00616294" w:rsidRPr="00A7198F" w:rsidRDefault="0038547F" w:rsidP="00F47461">
          <w:pPr>
            <w:jc w:val="center"/>
            <w:rPr>
              <w:rFonts w:cs="Times New Roman"/>
              <w:sz w:val="20"/>
              <w:szCs w:val="20"/>
              <w:rtl/>
            </w:rPr>
          </w:pPr>
          <w:r w:rsidRPr="00651681">
            <w:rPr>
              <w:rFonts w:cs="B Titr" w:hint="cs"/>
              <w:sz w:val="20"/>
              <w:szCs w:val="20"/>
              <w:rtl/>
            </w:rPr>
            <w:t xml:space="preserve">بیمارستان </w:t>
          </w:r>
          <w:r w:rsidR="00F47461">
            <w:rPr>
              <w:rFonts w:cs="B Titr" w:hint="cs"/>
              <w:sz w:val="20"/>
              <w:szCs w:val="20"/>
              <w:rtl/>
            </w:rPr>
            <w:t>امام حسین(ع) هشترود</w:t>
          </w:r>
        </w:p>
      </w:tc>
      <w:tc>
        <w:tcPr>
          <w:tcW w:w="2700" w:type="dxa"/>
          <w:vMerge w:val="restart"/>
          <w:tcBorders>
            <w:top w:val="thinThickSmallGap" w:sz="24" w:space="0" w:color="auto"/>
            <w:left w:val="single" w:sz="18" w:space="0" w:color="auto"/>
            <w:right w:val="thinThickSmallGap" w:sz="24" w:space="0" w:color="auto"/>
          </w:tcBorders>
          <w:shd w:val="clear" w:color="auto" w:fill="D9D9D9" w:themeFill="background1" w:themeFillShade="D9"/>
          <w:vAlign w:val="center"/>
        </w:tcPr>
        <w:p w:rsidR="00616294" w:rsidRPr="001924D5" w:rsidRDefault="00616294" w:rsidP="0038547F">
          <w:pPr>
            <w:spacing w:line="276" w:lineRule="auto"/>
            <w:jc w:val="center"/>
            <w:rPr>
              <w:rFonts w:cs="B Titr"/>
            </w:rPr>
          </w:pPr>
          <w:r w:rsidRPr="00A7198F">
            <w:rPr>
              <w:rFonts w:cs="B Titr" w:hint="cs"/>
              <w:b/>
              <w:bCs/>
              <w:sz w:val="18"/>
              <w:szCs w:val="18"/>
              <w:rtl/>
            </w:rPr>
            <w:t>دفتر بهبود کیفیت</w:t>
          </w:r>
        </w:p>
      </w:tc>
    </w:tr>
    <w:tr w:rsidR="00616294" w:rsidRPr="00530002" w:rsidTr="0038547F">
      <w:trPr>
        <w:trHeight w:val="330"/>
      </w:trPr>
      <w:tc>
        <w:tcPr>
          <w:tcW w:w="3060" w:type="dxa"/>
          <w:gridSpan w:val="2"/>
          <w:vMerge/>
          <w:tcBorders>
            <w:left w:val="thinThickSmallGap" w:sz="24" w:space="0" w:color="auto"/>
            <w:bottom w:val="single" w:sz="18" w:space="0" w:color="auto"/>
            <w:right w:val="single" w:sz="18" w:space="0" w:color="auto"/>
          </w:tcBorders>
          <w:shd w:val="clear" w:color="auto" w:fill="D9D9D9" w:themeFill="background1" w:themeFillShade="D9"/>
        </w:tcPr>
        <w:p w:rsidR="00616294" w:rsidRPr="00A46379" w:rsidRDefault="00616294" w:rsidP="00E06B0B">
          <w:pPr>
            <w:jc w:val="center"/>
            <w:rPr>
              <w:rFonts w:cs="B Titr"/>
              <w:sz w:val="28"/>
              <w:szCs w:val="28"/>
              <w:rtl/>
            </w:rPr>
          </w:pPr>
        </w:p>
      </w:tc>
      <w:tc>
        <w:tcPr>
          <w:tcW w:w="558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shd w:val="clear" w:color="auto" w:fill="D9D9D9" w:themeFill="background1" w:themeFillShade="D9"/>
          <w:vAlign w:val="center"/>
        </w:tcPr>
        <w:p w:rsidR="00616294" w:rsidRPr="00A7198F" w:rsidRDefault="00616294" w:rsidP="0038547F">
          <w:pPr>
            <w:jc w:val="center"/>
            <w:rPr>
              <w:rFonts w:cs="B Titr"/>
              <w:sz w:val="20"/>
              <w:szCs w:val="20"/>
              <w:rtl/>
            </w:rPr>
          </w:pPr>
          <w:r w:rsidRPr="00A7198F">
            <w:rPr>
              <w:rFonts w:cs="B Titr" w:hint="cs"/>
              <w:sz w:val="20"/>
              <w:szCs w:val="20"/>
              <w:rtl/>
            </w:rPr>
            <w:t xml:space="preserve">عنوان سند: </w:t>
          </w:r>
          <w:r>
            <w:rPr>
              <w:rFonts w:cs="B Titr" w:hint="cs"/>
              <w:sz w:val="20"/>
              <w:szCs w:val="20"/>
              <w:rtl/>
            </w:rPr>
            <w:t>نمودار گردش فرايند(فلوچارت)</w:t>
          </w:r>
        </w:p>
      </w:tc>
      <w:tc>
        <w:tcPr>
          <w:tcW w:w="2700" w:type="dxa"/>
          <w:vMerge/>
          <w:tcBorders>
            <w:left w:val="single" w:sz="18" w:space="0" w:color="auto"/>
            <w:bottom w:val="single" w:sz="18" w:space="0" w:color="auto"/>
            <w:right w:val="thinThickSmallGap" w:sz="24" w:space="0" w:color="auto"/>
          </w:tcBorders>
          <w:shd w:val="clear" w:color="auto" w:fill="D9D9D9" w:themeFill="background1" w:themeFillShade="D9"/>
        </w:tcPr>
        <w:p w:rsidR="00616294" w:rsidRPr="00530002" w:rsidRDefault="00616294" w:rsidP="00E06B0B">
          <w:pPr>
            <w:rPr>
              <w:rFonts w:cs="Arial"/>
              <w:noProof/>
              <w:rtl/>
              <w:lang w:bidi="ar-SA"/>
            </w:rPr>
          </w:pPr>
        </w:p>
      </w:tc>
    </w:tr>
    <w:tr w:rsidR="00A7198F" w:rsidTr="00A7198F">
      <w:trPr>
        <w:trHeight w:val="68"/>
      </w:trPr>
      <w:tc>
        <w:tcPr>
          <w:tcW w:w="11340" w:type="dxa"/>
          <w:gridSpan w:val="4"/>
          <w:tcBorders>
            <w:top w:val="single" w:sz="18" w:space="0" w:color="auto"/>
            <w:left w:val="nil"/>
            <w:bottom w:val="single" w:sz="12" w:space="0" w:color="auto"/>
            <w:right w:val="nil"/>
          </w:tcBorders>
        </w:tcPr>
        <w:p w:rsidR="00A7198F" w:rsidRPr="00A7198F" w:rsidRDefault="00A7198F" w:rsidP="007A610A">
          <w:pPr>
            <w:rPr>
              <w:sz w:val="4"/>
              <w:szCs w:val="4"/>
            </w:rPr>
          </w:pPr>
        </w:p>
      </w:tc>
    </w:tr>
    <w:tr w:rsidR="00A7198F" w:rsidTr="0058784F">
      <w:trPr>
        <w:trHeight w:val="288"/>
      </w:trPr>
      <w:tc>
        <w:tcPr>
          <w:tcW w:w="3031" w:type="dxa"/>
          <w:vMerge w:val="restart"/>
          <w:tcBorders>
            <w:top w:val="single" w:sz="12" w:space="0" w:color="auto"/>
            <w:left w:val="single" w:sz="18" w:space="0" w:color="auto"/>
            <w:right w:val="single" w:sz="12" w:space="0" w:color="auto"/>
          </w:tcBorders>
        </w:tcPr>
        <w:p w:rsidR="0038547F" w:rsidRDefault="0038547F" w:rsidP="009D5250">
          <w:pPr>
            <w:jc w:val="both"/>
            <w:rPr>
              <w:rFonts w:ascii="Arial" w:hAnsi="Arial" w:cs="B Mitra"/>
              <w:b/>
              <w:bCs/>
              <w:sz w:val="18"/>
              <w:szCs w:val="18"/>
            </w:rPr>
          </w:pPr>
          <w:r>
            <w:rPr>
              <w:rFonts w:cs="B Mitra" w:hint="cs"/>
              <w:sz w:val="18"/>
              <w:szCs w:val="18"/>
              <w:rtl/>
            </w:rPr>
            <w:t xml:space="preserve">کد فرآیند : </w:t>
          </w:r>
          <w:r w:rsidR="009D5250">
            <w:rPr>
              <w:rFonts w:cs="B Mitra"/>
              <w:sz w:val="18"/>
              <w:szCs w:val="18"/>
            </w:rPr>
            <w:t>C-PC-26</w:t>
          </w:r>
        </w:p>
        <w:p w:rsidR="0038547F" w:rsidRDefault="0038547F" w:rsidP="0038547F">
          <w:pPr>
            <w:rPr>
              <w:rFonts w:ascii="Times New Roman" w:hAnsi="Times New Roman" w:cs="B Mitra"/>
              <w:sz w:val="18"/>
              <w:szCs w:val="18"/>
            </w:rPr>
          </w:pPr>
          <w:r>
            <w:rPr>
              <w:rFonts w:cs="B Mitra" w:hint="cs"/>
              <w:sz w:val="18"/>
              <w:szCs w:val="18"/>
              <w:rtl/>
            </w:rPr>
            <w:t xml:space="preserve">تاریخ تدوین : </w:t>
          </w:r>
          <w:r>
            <w:rPr>
              <w:rFonts w:ascii="Times New Roman" w:hAnsi="Times New Roman" w:cs="B Mitra" w:hint="cs"/>
              <w:sz w:val="18"/>
              <w:szCs w:val="18"/>
              <w:rtl/>
            </w:rPr>
            <w:t>اردیبهشت 92</w:t>
          </w:r>
        </w:p>
        <w:p w:rsidR="0038547F" w:rsidRPr="00C239E3" w:rsidRDefault="0038547F" w:rsidP="0038547F">
          <w:pPr>
            <w:jc w:val="both"/>
            <w:rPr>
              <w:rFonts w:ascii="Arial" w:hAnsi="Arial" w:cs="B Mitra"/>
              <w:b/>
              <w:bCs/>
              <w:sz w:val="18"/>
              <w:szCs w:val="18"/>
            </w:rPr>
          </w:pPr>
          <w:r w:rsidRPr="00C239E3">
            <w:rPr>
              <w:rFonts w:ascii="Times New Roman" w:hAnsi="Times New Roman" w:cs="B Mitra"/>
              <w:sz w:val="18"/>
              <w:szCs w:val="18"/>
              <w:rtl/>
            </w:rPr>
            <w:t xml:space="preserve">شماره باز </w:t>
          </w:r>
          <w:r w:rsidRPr="00B02E26">
            <w:rPr>
              <w:rFonts w:ascii="Times New Roman" w:hAnsi="Times New Roman" w:cs="B Mitra"/>
              <w:sz w:val="18"/>
              <w:szCs w:val="18"/>
              <w:rtl/>
            </w:rPr>
            <w:t xml:space="preserve">نگري : </w:t>
          </w:r>
          <w:r>
            <w:rPr>
              <w:rFonts w:cs="B Roya" w:hint="cs"/>
              <w:sz w:val="18"/>
              <w:szCs w:val="18"/>
              <w:rtl/>
            </w:rPr>
            <w:t xml:space="preserve">03 </w:t>
          </w:r>
        </w:p>
        <w:p w:rsidR="00A7198F" w:rsidRPr="005A60F2" w:rsidRDefault="0038547F" w:rsidP="00947B9F">
          <w:r w:rsidRPr="00CC4832">
            <w:rPr>
              <w:rFonts w:ascii="Times New Roman" w:hAnsi="Times New Roman" w:cs="B Mitra" w:hint="cs"/>
              <w:sz w:val="18"/>
              <w:szCs w:val="18"/>
              <w:rtl/>
            </w:rPr>
            <w:t xml:space="preserve">تاریخ بازنگری:  </w:t>
          </w:r>
          <w:r w:rsidR="00D03F77">
            <w:rPr>
              <w:rFonts w:ascii="Times New Roman" w:hAnsi="Times New Roman" w:cs="B Mitra" w:hint="cs"/>
              <w:sz w:val="18"/>
              <w:szCs w:val="18"/>
              <w:rtl/>
            </w:rPr>
            <w:t xml:space="preserve">دی </w:t>
          </w:r>
          <w:r w:rsidR="00947B9F">
            <w:rPr>
              <w:rFonts w:ascii="Times New Roman" w:hAnsi="Times New Roman" w:cs="B Mitra"/>
              <w:sz w:val="18"/>
              <w:szCs w:val="18"/>
            </w:rPr>
            <w:t>99</w:t>
          </w:r>
          <w:r w:rsidRPr="00CC4832">
            <w:rPr>
              <w:rFonts w:ascii="Times New Roman" w:hAnsi="Times New Roman" w:cs="B Mitra" w:hint="cs"/>
              <w:sz w:val="18"/>
              <w:szCs w:val="18"/>
              <w:rtl/>
            </w:rPr>
            <w:t xml:space="preserve">  </w:t>
          </w:r>
        </w:p>
      </w:tc>
      <w:tc>
        <w:tcPr>
          <w:tcW w:w="8309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8" w:space="0" w:color="auto"/>
          </w:tcBorders>
        </w:tcPr>
        <w:p w:rsidR="00A7198F" w:rsidRPr="009224D7" w:rsidRDefault="00A7198F" w:rsidP="009D5250">
          <w:pPr>
            <w:tabs>
              <w:tab w:val="left" w:pos="3559"/>
              <w:tab w:val="center" w:pos="4680"/>
            </w:tabs>
            <w:rPr>
              <w:rFonts w:cs="B Titr"/>
              <w:sz w:val="20"/>
              <w:szCs w:val="20"/>
              <w:rtl/>
            </w:rPr>
          </w:pPr>
          <w:r w:rsidRPr="00D92ACE">
            <w:rPr>
              <w:rFonts w:cs="B Titr" w:hint="cs"/>
              <w:sz w:val="20"/>
              <w:szCs w:val="20"/>
              <w:rtl/>
            </w:rPr>
            <w:t>عنوان فر</w:t>
          </w:r>
          <w:r w:rsidR="003C6A49">
            <w:rPr>
              <w:rFonts w:cs="B Titr" w:hint="cs"/>
              <w:sz w:val="20"/>
              <w:szCs w:val="20"/>
              <w:rtl/>
            </w:rPr>
            <w:t>آ</w:t>
          </w:r>
          <w:r w:rsidRPr="00D92ACE">
            <w:rPr>
              <w:rFonts w:cs="B Titr" w:hint="cs"/>
              <w:sz w:val="20"/>
              <w:szCs w:val="20"/>
              <w:rtl/>
            </w:rPr>
            <w:t>یند</w:t>
          </w:r>
          <w:r w:rsidRPr="009224D7">
            <w:rPr>
              <w:rFonts w:cs="B Titr" w:hint="cs"/>
              <w:sz w:val="20"/>
              <w:szCs w:val="20"/>
              <w:rtl/>
            </w:rPr>
            <w:t>:</w:t>
          </w:r>
          <w:r w:rsidR="009E115E" w:rsidRPr="009224D7">
            <w:rPr>
              <w:rFonts w:cs="B Titr" w:hint="cs"/>
              <w:sz w:val="20"/>
              <w:szCs w:val="20"/>
              <w:rtl/>
            </w:rPr>
            <w:t xml:space="preserve"> </w:t>
          </w:r>
          <w:r w:rsidR="009D5250">
            <w:rPr>
              <w:rFonts w:cs="B Titr" w:hint="cs"/>
              <w:sz w:val="20"/>
              <w:szCs w:val="20"/>
              <w:rtl/>
            </w:rPr>
            <w:t>مدیریت بیمار در حال احتضار</w:t>
          </w:r>
        </w:p>
      </w:tc>
    </w:tr>
    <w:tr w:rsidR="00A7198F" w:rsidTr="00D92ACE">
      <w:trPr>
        <w:trHeight w:val="164"/>
      </w:trPr>
      <w:tc>
        <w:tcPr>
          <w:tcW w:w="3031" w:type="dxa"/>
          <w:vMerge/>
          <w:tcBorders>
            <w:left w:val="single" w:sz="18" w:space="0" w:color="auto"/>
            <w:bottom w:val="single" w:sz="18" w:space="0" w:color="auto"/>
            <w:right w:val="single" w:sz="12" w:space="0" w:color="auto"/>
          </w:tcBorders>
        </w:tcPr>
        <w:p w:rsidR="00A7198F" w:rsidRPr="005A60F2" w:rsidRDefault="00A7198F" w:rsidP="007A610A"/>
      </w:tc>
      <w:tc>
        <w:tcPr>
          <w:tcW w:w="8309" w:type="dxa"/>
          <w:gridSpan w:val="3"/>
          <w:tcBorders>
            <w:top w:val="single" w:sz="12" w:space="0" w:color="auto"/>
            <w:left w:val="single" w:sz="12" w:space="0" w:color="auto"/>
            <w:bottom w:val="single" w:sz="18" w:space="0" w:color="auto"/>
            <w:right w:val="single" w:sz="18" w:space="0" w:color="auto"/>
          </w:tcBorders>
        </w:tcPr>
        <w:p w:rsidR="00A7198F" w:rsidRPr="00C239E3" w:rsidRDefault="00A7198F" w:rsidP="00AC086D">
          <w:pPr>
            <w:rPr>
              <w:rFonts w:cs="Times New Roman"/>
              <w:sz w:val="20"/>
              <w:szCs w:val="20"/>
              <w:rtl/>
            </w:rPr>
          </w:pPr>
          <w:r w:rsidRPr="00D92ACE">
            <w:rPr>
              <w:rFonts w:cs="B Titr" w:hint="cs"/>
              <w:sz w:val="20"/>
              <w:szCs w:val="20"/>
              <w:rtl/>
            </w:rPr>
            <w:t>بخش / واحد:</w:t>
          </w:r>
          <w:r w:rsidR="00715191" w:rsidRPr="00244E12">
            <w:rPr>
              <w:rFonts w:cs="B Titr" w:hint="cs"/>
              <w:sz w:val="18"/>
              <w:szCs w:val="18"/>
              <w:rtl/>
            </w:rPr>
            <w:t xml:space="preserve"> </w:t>
          </w:r>
          <w:r w:rsidR="00AC086D">
            <w:rPr>
              <w:rFonts w:cs="B Titr" w:hint="cs"/>
              <w:sz w:val="20"/>
              <w:szCs w:val="20"/>
              <w:rtl/>
            </w:rPr>
            <w:t>بخشهای بالینی</w:t>
          </w:r>
        </w:p>
      </w:tc>
    </w:tr>
  </w:tbl>
  <w:p w:rsidR="00D02495" w:rsidRPr="00EF008E" w:rsidRDefault="00D02495" w:rsidP="00EF008E">
    <w:pPr>
      <w:pStyle w:val="Header"/>
      <w:rPr>
        <w:rFonts w:cs="B Nazani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5B70"/>
    <w:multiLevelType w:val="hybridMultilevel"/>
    <w:tmpl w:val="519087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A3758"/>
    <w:multiLevelType w:val="multilevel"/>
    <w:tmpl w:val="E0B62A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0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8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40" w:hanging="1800"/>
      </w:pPr>
      <w:rPr>
        <w:rFonts w:hint="default"/>
      </w:rPr>
    </w:lvl>
  </w:abstractNum>
  <w:abstractNum w:abstractNumId="2">
    <w:nsid w:val="18EA7A30"/>
    <w:multiLevelType w:val="hybridMultilevel"/>
    <w:tmpl w:val="80C81E78"/>
    <w:lvl w:ilvl="0" w:tplc="95A45A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95682"/>
    <w:multiLevelType w:val="multilevel"/>
    <w:tmpl w:val="2014115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9FA4B79"/>
    <w:multiLevelType w:val="multilevel"/>
    <w:tmpl w:val="60C83EF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E3F01BE"/>
    <w:multiLevelType w:val="hybridMultilevel"/>
    <w:tmpl w:val="E410C7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35555"/>
    <w:multiLevelType w:val="multilevel"/>
    <w:tmpl w:val="E33C09C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90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8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40" w:hanging="1800"/>
      </w:pPr>
      <w:rPr>
        <w:rFonts w:hint="default"/>
      </w:rPr>
    </w:lvl>
  </w:abstractNum>
  <w:abstractNum w:abstractNumId="7">
    <w:nsid w:val="59F01072"/>
    <w:multiLevelType w:val="hybridMultilevel"/>
    <w:tmpl w:val="1A08F33C"/>
    <w:lvl w:ilvl="0" w:tplc="C3DA1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17A31"/>
    <w:multiLevelType w:val="hybridMultilevel"/>
    <w:tmpl w:val="9D3219F2"/>
    <w:lvl w:ilvl="0" w:tplc="F35CDA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D92B3D"/>
    <w:multiLevelType w:val="hybridMultilevel"/>
    <w:tmpl w:val="B29EF9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A62D6B"/>
    <w:multiLevelType w:val="hybridMultilevel"/>
    <w:tmpl w:val="1F66D178"/>
    <w:lvl w:ilvl="0" w:tplc="71F40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9"/>
  </w:num>
  <w:num w:numId="6">
    <w:abstractNumId w:val="6"/>
  </w:num>
  <w:num w:numId="7">
    <w:abstractNumId w:val="1"/>
  </w:num>
  <w:num w:numId="8">
    <w:abstractNumId w:val="10"/>
  </w:num>
  <w:num w:numId="9">
    <w:abstractNumId w:val="8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112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77AA"/>
    <w:rsid w:val="00006C23"/>
    <w:rsid w:val="00012BDF"/>
    <w:rsid w:val="00020BD5"/>
    <w:rsid w:val="00030EC9"/>
    <w:rsid w:val="00045627"/>
    <w:rsid w:val="0006326C"/>
    <w:rsid w:val="00066A39"/>
    <w:rsid w:val="00071B59"/>
    <w:rsid w:val="00071BD7"/>
    <w:rsid w:val="00075EF9"/>
    <w:rsid w:val="00077AD6"/>
    <w:rsid w:val="000919F7"/>
    <w:rsid w:val="00091AEA"/>
    <w:rsid w:val="000A7EDF"/>
    <w:rsid w:val="000B0856"/>
    <w:rsid w:val="000B2D2B"/>
    <w:rsid w:val="000C0E76"/>
    <w:rsid w:val="000C2434"/>
    <w:rsid w:val="000D0266"/>
    <w:rsid w:val="000D2E12"/>
    <w:rsid w:val="000D51B9"/>
    <w:rsid w:val="00103A36"/>
    <w:rsid w:val="0011771B"/>
    <w:rsid w:val="001255BE"/>
    <w:rsid w:val="0013202D"/>
    <w:rsid w:val="00133DF3"/>
    <w:rsid w:val="00137A86"/>
    <w:rsid w:val="001421C4"/>
    <w:rsid w:val="00151D38"/>
    <w:rsid w:val="001541A4"/>
    <w:rsid w:val="001548EA"/>
    <w:rsid w:val="001552F4"/>
    <w:rsid w:val="00167AC5"/>
    <w:rsid w:val="00175C08"/>
    <w:rsid w:val="0018002F"/>
    <w:rsid w:val="00181F4F"/>
    <w:rsid w:val="001924D5"/>
    <w:rsid w:val="00196F88"/>
    <w:rsid w:val="00197AE1"/>
    <w:rsid w:val="001A1F48"/>
    <w:rsid w:val="001A5CE8"/>
    <w:rsid w:val="001B592F"/>
    <w:rsid w:val="001C0ADC"/>
    <w:rsid w:val="001C5EFD"/>
    <w:rsid w:val="001D0C45"/>
    <w:rsid w:val="001D0E48"/>
    <w:rsid w:val="001D3D65"/>
    <w:rsid w:val="001E0EA4"/>
    <w:rsid w:val="001E34D5"/>
    <w:rsid w:val="001E6CD5"/>
    <w:rsid w:val="001F77F7"/>
    <w:rsid w:val="001F7E77"/>
    <w:rsid w:val="00203106"/>
    <w:rsid w:val="00206D18"/>
    <w:rsid w:val="00213B1C"/>
    <w:rsid w:val="00221F1F"/>
    <w:rsid w:val="00222211"/>
    <w:rsid w:val="00225D56"/>
    <w:rsid w:val="00227314"/>
    <w:rsid w:val="00233B3A"/>
    <w:rsid w:val="00244CF8"/>
    <w:rsid w:val="00244E12"/>
    <w:rsid w:val="00245523"/>
    <w:rsid w:val="00252037"/>
    <w:rsid w:val="00253F09"/>
    <w:rsid w:val="00254F60"/>
    <w:rsid w:val="002567CC"/>
    <w:rsid w:val="0026382F"/>
    <w:rsid w:val="00270AD6"/>
    <w:rsid w:val="00271953"/>
    <w:rsid w:val="00272218"/>
    <w:rsid w:val="00280642"/>
    <w:rsid w:val="002923F1"/>
    <w:rsid w:val="00295C66"/>
    <w:rsid w:val="00296EDF"/>
    <w:rsid w:val="002A4529"/>
    <w:rsid w:val="002A5646"/>
    <w:rsid w:val="002B215A"/>
    <w:rsid w:val="002B237F"/>
    <w:rsid w:val="002B60DF"/>
    <w:rsid w:val="002C248F"/>
    <w:rsid w:val="002C5CC8"/>
    <w:rsid w:val="002D0A08"/>
    <w:rsid w:val="002E0130"/>
    <w:rsid w:val="002E0F0A"/>
    <w:rsid w:val="002E40D3"/>
    <w:rsid w:val="002F6605"/>
    <w:rsid w:val="002F79F5"/>
    <w:rsid w:val="00304DE8"/>
    <w:rsid w:val="003156F2"/>
    <w:rsid w:val="0032787E"/>
    <w:rsid w:val="00332886"/>
    <w:rsid w:val="00337251"/>
    <w:rsid w:val="003404CE"/>
    <w:rsid w:val="0034123E"/>
    <w:rsid w:val="00343FCE"/>
    <w:rsid w:val="00344B98"/>
    <w:rsid w:val="0035233C"/>
    <w:rsid w:val="00353672"/>
    <w:rsid w:val="00356614"/>
    <w:rsid w:val="00370580"/>
    <w:rsid w:val="00371A86"/>
    <w:rsid w:val="00374A16"/>
    <w:rsid w:val="00376175"/>
    <w:rsid w:val="0038547F"/>
    <w:rsid w:val="003942E5"/>
    <w:rsid w:val="003A0057"/>
    <w:rsid w:val="003A32D3"/>
    <w:rsid w:val="003A37FE"/>
    <w:rsid w:val="003A7040"/>
    <w:rsid w:val="003A73CF"/>
    <w:rsid w:val="003B199E"/>
    <w:rsid w:val="003B6397"/>
    <w:rsid w:val="003C00A2"/>
    <w:rsid w:val="003C5773"/>
    <w:rsid w:val="003C6A49"/>
    <w:rsid w:val="00412EBD"/>
    <w:rsid w:val="004223F1"/>
    <w:rsid w:val="00437207"/>
    <w:rsid w:val="00440068"/>
    <w:rsid w:val="00441C1A"/>
    <w:rsid w:val="004528D8"/>
    <w:rsid w:val="00456C8D"/>
    <w:rsid w:val="004664DB"/>
    <w:rsid w:val="00467A59"/>
    <w:rsid w:val="0047032F"/>
    <w:rsid w:val="00471447"/>
    <w:rsid w:val="00471E56"/>
    <w:rsid w:val="00476E96"/>
    <w:rsid w:val="00486F4F"/>
    <w:rsid w:val="00490B98"/>
    <w:rsid w:val="0049164B"/>
    <w:rsid w:val="004918B7"/>
    <w:rsid w:val="004A0097"/>
    <w:rsid w:val="004A0FBE"/>
    <w:rsid w:val="004A6D80"/>
    <w:rsid w:val="004B640C"/>
    <w:rsid w:val="004C4537"/>
    <w:rsid w:val="004C486A"/>
    <w:rsid w:val="004C7943"/>
    <w:rsid w:val="004D7C60"/>
    <w:rsid w:val="004E5C42"/>
    <w:rsid w:val="004E5F64"/>
    <w:rsid w:val="004E61D1"/>
    <w:rsid w:val="004F0B5B"/>
    <w:rsid w:val="004F16EA"/>
    <w:rsid w:val="004F585E"/>
    <w:rsid w:val="0050088F"/>
    <w:rsid w:val="00501788"/>
    <w:rsid w:val="00510B5E"/>
    <w:rsid w:val="00512592"/>
    <w:rsid w:val="00513AF7"/>
    <w:rsid w:val="0051477A"/>
    <w:rsid w:val="00517CF6"/>
    <w:rsid w:val="00530002"/>
    <w:rsid w:val="0053572D"/>
    <w:rsid w:val="00537F7B"/>
    <w:rsid w:val="00542605"/>
    <w:rsid w:val="00552E8A"/>
    <w:rsid w:val="00562103"/>
    <w:rsid w:val="00565284"/>
    <w:rsid w:val="005654A9"/>
    <w:rsid w:val="00566ED7"/>
    <w:rsid w:val="005670E6"/>
    <w:rsid w:val="0057778A"/>
    <w:rsid w:val="00584892"/>
    <w:rsid w:val="0058784F"/>
    <w:rsid w:val="00592DB1"/>
    <w:rsid w:val="00594393"/>
    <w:rsid w:val="005A5D72"/>
    <w:rsid w:val="005A60F2"/>
    <w:rsid w:val="005B529D"/>
    <w:rsid w:val="005B5D25"/>
    <w:rsid w:val="005C0C11"/>
    <w:rsid w:val="005C7557"/>
    <w:rsid w:val="005D136A"/>
    <w:rsid w:val="005E5DB2"/>
    <w:rsid w:val="005F1BA2"/>
    <w:rsid w:val="005F3524"/>
    <w:rsid w:val="005F61BB"/>
    <w:rsid w:val="00602CE7"/>
    <w:rsid w:val="00602F20"/>
    <w:rsid w:val="00603240"/>
    <w:rsid w:val="00605BDE"/>
    <w:rsid w:val="006126A1"/>
    <w:rsid w:val="00615DDC"/>
    <w:rsid w:val="00616294"/>
    <w:rsid w:val="00621526"/>
    <w:rsid w:val="0062502D"/>
    <w:rsid w:val="006500F7"/>
    <w:rsid w:val="00651E46"/>
    <w:rsid w:val="006603C0"/>
    <w:rsid w:val="00662EB3"/>
    <w:rsid w:val="00670143"/>
    <w:rsid w:val="00677F1F"/>
    <w:rsid w:val="00683655"/>
    <w:rsid w:val="00686B4A"/>
    <w:rsid w:val="006A1ADA"/>
    <w:rsid w:val="006B0BDA"/>
    <w:rsid w:val="006B2575"/>
    <w:rsid w:val="006B3B2E"/>
    <w:rsid w:val="006B644E"/>
    <w:rsid w:val="006B6755"/>
    <w:rsid w:val="006B77AA"/>
    <w:rsid w:val="006C570E"/>
    <w:rsid w:val="006C6726"/>
    <w:rsid w:val="006E6267"/>
    <w:rsid w:val="006E6957"/>
    <w:rsid w:val="006E7A08"/>
    <w:rsid w:val="006F2557"/>
    <w:rsid w:val="006F4858"/>
    <w:rsid w:val="007019F0"/>
    <w:rsid w:val="00705F3E"/>
    <w:rsid w:val="00711C96"/>
    <w:rsid w:val="00713B13"/>
    <w:rsid w:val="00715191"/>
    <w:rsid w:val="00730DC5"/>
    <w:rsid w:val="00735AB3"/>
    <w:rsid w:val="007413F4"/>
    <w:rsid w:val="00747911"/>
    <w:rsid w:val="00762B6E"/>
    <w:rsid w:val="007631D1"/>
    <w:rsid w:val="00763EB7"/>
    <w:rsid w:val="00773517"/>
    <w:rsid w:val="007862FA"/>
    <w:rsid w:val="007A5829"/>
    <w:rsid w:val="007A610A"/>
    <w:rsid w:val="007C5618"/>
    <w:rsid w:val="007C6EBB"/>
    <w:rsid w:val="007D2F92"/>
    <w:rsid w:val="007D38B0"/>
    <w:rsid w:val="007E6B31"/>
    <w:rsid w:val="007F6A76"/>
    <w:rsid w:val="007F6B37"/>
    <w:rsid w:val="00800386"/>
    <w:rsid w:val="00806338"/>
    <w:rsid w:val="008100BA"/>
    <w:rsid w:val="00813598"/>
    <w:rsid w:val="00813B31"/>
    <w:rsid w:val="00814101"/>
    <w:rsid w:val="008160C3"/>
    <w:rsid w:val="00822E48"/>
    <w:rsid w:val="008261F2"/>
    <w:rsid w:val="008417F7"/>
    <w:rsid w:val="00845324"/>
    <w:rsid w:val="0084588F"/>
    <w:rsid w:val="008475E2"/>
    <w:rsid w:val="008645BD"/>
    <w:rsid w:val="008744AB"/>
    <w:rsid w:val="00880066"/>
    <w:rsid w:val="00884843"/>
    <w:rsid w:val="00886252"/>
    <w:rsid w:val="00894117"/>
    <w:rsid w:val="00897D7F"/>
    <w:rsid w:val="008B2979"/>
    <w:rsid w:val="008C1E60"/>
    <w:rsid w:val="008C5B61"/>
    <w:rsid w:val="008C6078"/>
    <w:rsid w:val="008C70F9"/>
    <w:rsid w:val="008C77AC"/>
    <w:rsid w:val="008D111D"/>
    <w:rsid w:val="008D475A"/>
    <w:rsid w:val="008E1A70"/>
    <w:rsid w:val="008E50F6"/>
    <w:rsid w:val="008F4F57"/>
    <w:rsid w:val="008F567F"/>
    <w:rsid w:val="008F7713"/>
    <w:rsid w:val="00905349"/>
    <w:rsid w:val="009224D7"/>
    <w:rsid w:val="009275AD"/>
    <w:rsid w:val="00931817"/>
    <w:rsid w:val="00944BDC"/>
    <w:rsid w:val="0094553A"/>
    <w:rsid w:val="00947B9F"/>
    <w:rsid w:val="009523D5"/>
    <w:rsid w:val="009559F4"/>
    <w:rsid w:val="00956D2B"/>
    <w:rsid w:val="0096793F"/>
    <w:rsid w:val="00970059"/>
    <w:rsid w:val="0097042E"/>
    <w:rsid w:val="00977533"/>
    <w:rsid w:val="00981E61"/>
    <w:rsid w:val="00984E3C"/>
    <w:rsid w:val="00993903"/>
    <w:rsid w:val="00996573"/>
    <w:rsid w:val="00997DBE"/>
    <w:rsid w:val="009A3213"/>
    <w:rsid w:val="009A4A9C"/>
    <w:rsid w:val="009B20F8"/>
    <w:rsid w:val="009B7B86"/>
    <w:rsid w:val="009C0A5A"/>
    <w:rsid w:val="009C7586"/>
    <w:rsid w:val="009D2A1E"/>
    <w:rsid w:val="009D5250"/>
    <w:rsid w:val="009D7EF6"/>
    <w:rsid w:val="009E115E"/>
    <w:rsid w:val="009E1F93"/>
    <w:rsid w:val="009E53BB"/>
    <w:rsid w:val="009F372A"/>
    <w:rsid w:val="009F6D0F"/>
    <w:rsid w:val="009F7E24"/>
    <w:rsid w:val="00A077B6"/>
    <w:rsid w:val="00A1381A"/>
    <w:rsid w:val="00A2021A"/>
    <w:rsid w:val="00A212E5"/>
    <w:rsid w:val="00A22876"/>
    <w:rsid w:val="00A24DB9"/>
    <w:rsid w:val="00A34CDD"/>
    <w:rsid w:val="00A36190"/>
    <w:rsid w:val="00A50CE6"/>
    <w:rsid w:val="00A6523E"/>
    <w:rsid w:val="00A7198F"/>
    <w:rsid w:val="00A74F3C"/>
    <w:rsid w:val="00A75934"/>
    <w:rsid w:val="00A80866"/>
    <w:rsid w:val="00A8093F"/>
    <w:rsid w:val="00A834FC"/>
    <w:rsid w:val="00A842EE"/>
    <w:rsid w:val="00A879B2"/>
    <w:rsid w:val="00A90F42"/>
    <w:rsid w:val="00A91D49"/>
    <w:rsid w:val="00AA2C85"/>
    <w:rsid w:val="00AA6220"/>
    <w:rsid w:val="00AB1FE2"/>
    <w:rsid w:val="00AC086D"/>
    <w:rsid w:val="00AC41E2"/>
    <w:rsid w:val="00AE65FA"/>
    <w:rsid w:val="00AF0431"/>
    <w:rsid w:val="00AF3BDC"/>
    <w:rsid w:val="00AF40BB"/>
    <w:rsid w:val="00AF46A8"/>
    <w:rsid w:val="00AF6E0C"/>
    <w:rsid w:val="00B035DE"/>
    <w:rsid w:val="00B043E5"/>
    <w:rsid w:val="00B04865"/>
    <w:rsid w:val="00B10139"/>
    <w:rsid w:val="00B14895"/>
    <w:rsid w:val="00B14D5D"/>
    <w:rsid w:val="00B21718"/>
    <w:rsid w:val="00B454DC"/>
    <w:rsid w:val="00B527F2"/>
    <w:rsid w:val="00B539A0"/>
    <w:rsid w:val="00B53DF5"/>
    <w:rsid w:val="00B55CCE"/>
    <w:rsid w:val="00B62B6A"/>
    <w:rsid w:val="00B63DB3"/>
    <w:rsid w:val="00B64B1B"/>
    <w:rsid w:val="00B810C5"/>
    <w:rsid w:val="00B81DB6"/>
    <w:rsid w:val="00B84BD8"/>
    <w:rsid w:val="00B90062"/>
    <w:rsid w:val="00B96462"/>
    <w:rsid w:val="00B97396"/>
    <w:rsid w:val="00BA0B0B"/>
    <w:rsid w:val="00BA27FD"/>
    <w:rsid w:val="00BA41CF"/>
    <w:rsid w:val="00BA6474"/>
    <w:rsid w:val="00BA69C2"/>
    <w:rsid w:val="00BB18D9"/>
    <w:rsid w:val="00BC1AD6"/>
    <w:rsid w:val="00BC2FFF"/>
    <w:rsid w:val="00BC34A5"/>
    <w:rsid w:val="00BD17F6"/>
    <w:rsid w:val="00BE07E8"/>
    <w:rsid w:val="00C05C62"/>
    <w:rsid w:val="00C15195"/>
    <w:rsid w:val="00C169BD"/>
    <w:rsid w:val="00C22879"/>
    <w:rsid w:val="00C239E3"/>
    <w:rsid w:val="00C26BF6"/>
    <w:rsid w:val="00C334F6"/>
    <w:rsid w:val="00C364C8"/>
    <w:rsid w:val="00C37116"/>
    <w:rsid w:val="00C53BF6"/>
    <w:rsid w:val="00C549FA"/>
    <w:rsid w:val="00C5506B"/>
    <w:rsid w:val="00C60013"/>
    <w:rsid w:val="00C65790"/>
    <w:rsid w:val="00C66B88"/>
    <w:rsid w:val="00C72A98"/>
    <w:rsid w:val="00C747D0"/>
    <w:rsid w:val="00C97D38"/>
    <w:rsid w:val="00CA0D27"/>
    <w:rsid w:val="00CA3AD1"/>
    <w:rsid w:val="00CA431E"/>
    <w:rsid w:val="00CA5953"/>
    <w:rsid w:val="00CA7696"/>
    <w:rsid w:val="00CA7899"/>
    <w:rsid w:val="00CB25DD"/>
    <w:rsid w:val="00CB6466"/>
    <w:rsid w:val="00CB6D64"/>
    <w:rsid w:val="00CC3CFD"/>
    <w:rsid w:val="00CC5680"/>
    <w:rsid w:val="00CD28E4"/>
    <w:rsid w:val="00CD38D8"/>
    <w:rsid w:val="00CE19E4"/>
    <w:rsid w:val="00CE72CA"/>
    <w:rsid w:val="00D00DDD"/>
    <w:rsid w:val="00D01D5A"/>
    <w:rsid w:val="00D02495"/>
    <w:rsid w:val="00D03F77"/>
    <w:rsid w:val="00D11EE0"/>
    <w:rsid w:val="00D127A1"/>
    <w:rsid w:val="00D21758"/>
    <w:rsid w:val="00D32A3B"/>
    <w:rsid w:val="00D32D86"/>
    <w:rsid w:val="00D35F39"/>
    <w:rsid w:val="00D40DE3"/>
    <w:rsid w:val="00D511E2"/>
    <w:rsid w:val="00D65208"/>
    <w:rsid w:val="00D65E74"/>
    <w:rsid w:val="00D704E0"/>
    <w:rsid w:val="00D73EF1"/>
    <w:rsid w:val="00D7493E"/>
    <w:rsid w:val="00D749CD"/>
    <w:rsid w:val="00D74FCE"/>
    <w:rsid w:val="00D77D44"/>
    <w:rsid w:val="00D81673"/>
    <w:rsid w:val="00D83ABD"/>
    <w:rsid w:val="00D84068"/>
    <w:rsid w:val="00D86EE9"/>
    <w:rsid w:val="00D92ACE"/>
    <w:rsid w:val="00DA1195"/>
    <w:rsid w:val="00DA36BD"/>
    <w:rsid w:val="00DB037C"/>
    <w:rsid w:val="00DB4BAF"/>
    <w:rsid w:val="00DB7521"/>
    <w:rsid w:val="00DB7A15"/>
    <w:rsid w:val="00DC1890"/>
    <w:rsid w:val="00DC1BF6"/>
    <w:rsid w:val="00DD0F1B"/>
    <w:rsid w:val="00DD31F7"/>
    <w:rsid w:val="00DF0200"/>
    <w:rsid w:val="00DF0A83"/>
    <w:rsid w:val="00DF7885"/>
    <w:rsid w:val="00E01597"/>
    <w:rsid w:val="00E01E60"/>
    <w:rsid w:val="00E056A0"/>
    <w:rsid w:val="00E22EE9"/>
    <w:rsid w:val="00E2517C"/>
    <w:rsid w:val="00E33E86"/>
    <w:rsid w:val="00E34537"/>
    <w:rsid w:val="00E351FB"/>
    <w:rsid w:val="00E43F4F"/>
    <w:rsid w:val="00E60778"/>
    <w:rsid w:val="00E64D74"/>
    <w:rsid w:val="00E712C7"/>
    <w:rsid w:val="00E87D0C"/>
    <w:rsid w:val="00E9009B"/>
    <w:rsid w:val="00E90F06"/>
    <w:rsid w:val="00E95603"/>
    <w:rsid w:val="00E9746E"/>
    <w:rsid w:val="00EB0601"/>
    <w:rsid w:val="00EB6371"/>
    <w:rsid w:val="00EC1F59"/>
    <w:rsid w:val="00EC405E"/>
    <w:rsid w:val="00ED2219"/>
    <w:rsid w:val="00EE13A9"/>
    <w:rsid w:val="00EE32CE"/>
    <w:rsid w:val="00EE4AA4"/>
    <w:rsid w:val="00EE5304"/>
    <w:rsid w:val="00EE57B9"/>
    <w:rsid w:val="00EE70E4"/>
    <w:rsid w:val="00EF008E"/>
    <w:rsid w:val="00EF0C1A"/>
    <w:rsid w:val="00EF5C58"/>
    <w:rsid w:val="00EF780D"/>
    <w:rsid w:val="00F0374C"/>
    <w:rsid w:val="00F058F4"/>
    <w:rsid w:val="00F12299"/>
    <w:rsid w:val="00F1409A"/>
    <w:rsid w:val="00F21028"/>
    <w:rsid w:val="00F255D2"/>
    <w:rsid w:val="00F27699"/>
    <w:rsid w:val="00F32181"/>
    <w:rsid w:val="00F40C4B"/>
    <w:rsid w:val="00F42058"/>
    <w:rsid w:val="00F4660D"/>
    <w:rsid w:val="00F47461"/>
    <w:rsid w:val="00F5644C"/>
    <w:rsid w:val="00F641AF"/>
    <w:rsid w:val="00F64FC1"/>
    <w:rsid w:val="00F65F61"/>
    <w:rsid w:val="00F74766"/>
    <w:rsid w:val="00F75B10"/>
    <w:rsid w:val="00F7660C"/>
    <w:rsid w:val="00F83BD4"/>
    <w:rsid w:val="00F926B0"/>
    <w:rsid w:val="00FA60D3"/>
    <w:rsid w:val="00FB12EC"/>
    <w:rsid w:val="00FB1548"/>
    <w:rsid w:val="00FB49B5"/>
    <w:rsid w:val="00FB60F0"/>
    <w:rsid w:val="00FC49F5"/>
    <w:rsid w:val="00FD10B2"/>
    <w:rsid w:val="00FD12FB"/>
    <w:rsid w:val="00FD6D9A"/>
    <w:rsid w:val="00FD755E"/>
    <w:rsid w:val="00FE5D79"/>
    <w:rsid w:val="00FF3210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 fillcolor="white">
      <v:fill color="white"/>
    </o:shapedefaults>
    <o:shapelayout v:ext="edit">
      <o:idmap v:ext="edit" data="1"/>
      <o:rules v:ext="edit">
        <o:r id="V:Rule14" type="connector" idref="#AutoShape 1918"/>
        <o:r id="V:Rule15" type="connector" idref="#AutoShape 1914"/>
        <o:r id="V:Rule16" type="connector" idref="#Straight Arrow Connector 41"/>
        <o:r id="V:Rule17" type="connector" idref="#AutoShape 1917"/>
        <o:r id="V:Rule18" type="connector" idref="#Straight Arrow Connector 53"/>
        <o:r id="V:Rule19" type="connector" idref="#AutoShape 1930"/>
        <o:r id="V:Rule20" type="connector" idref="#Straight Arrow Connector 52"/>
        <o:r id="V:Rule21" type="connector" idref="#Straight Arrow Connector 48"/>
        <o:r id="V:Rule22" type="connector" idref="#AutoShape 1916"/>
        <o:r id="V:Rule23" type="connector" idref="#Straight Arrow Connector 44"/>
        <o:r id="V:Rule24" type="connector" idref="#AutoShape 1915"/>
        <o:r id="V:Rule25" type="connector" idref="#AutoShape 1921"/>
        <o:r id="V:Rule26" type="connector" idref="#Straight Arrow Connector 51"/>
      </o:rules>
    </o:shapelayout>
  </w:shapeDefaults>
  <w:decimalSymbol w:val="."/>
  <w:listSeparator w:val=","/>
  <w15:docId w15:val="{3F50460E-739E-4FB0-ACF9-13053B086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9C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00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24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495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024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495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495"/>
    <w:rPr>
      <w:rFonts w:ascii="Tahoma" w:hAnsi="Tahoma" w:cs="Tahoma"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BB18D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C1E6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C1E60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5C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5C6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5C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F\&#1601;&#1585;&#1605;&#1578;%20&#1607;&#1575;\&#1601;&#1585;&#1605;&#1578;%20&#1582;&#1591;%20&#1605;&#1588;&#174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C6265-0C0E-4705-90F3-7DDAE2C62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فرمت خط مشی</Template>
  <TotalTime>38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khoramif1</dc:creator>
  <cp:lastModifiedBy>Windows User</cp:lastModifiedBy>
  <cp:revision>10</cp:revision>
  <cp:lastPrinted>2013-06-18T09:23:00Z</cp:lastPrinted>
  <dcterms:created xsi:type="dcterms:W3CDTF">2016-12-24T06:53:00Z</dcterms:created>
  <dcterms:modified xsi:type="dcterms:W3CDTF">2021-06-15T08:10:00Z</dcterms:modified>
</cp:coreProperties>
</file>